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Falkirk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Falkirk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Falkirk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Falkirk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Falkirk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Falkirk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Falkirk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Falkirk is estimated to be </w:t>
      </w:r>
      <w:r w:rsidRPr="00773DF7">
        <w:rPr>
          <w:rFonts w:ascii="Libre Franklin Light" w:eastAsia="Times New Roman" w:hAnsi="Libre Franklin Light" w:cs="Calibri Light"/>
          <w:b/>
          <w:bCs/>
          <w:color w:val="C45911" w:themeColor="accent2" w:themeShade="BF"/>
        </w:rPr>
        <w:t xml:space="preserve">£1,948,124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Falkirk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Falkirk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Falkirk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Falkirk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alkir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Falkirk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alkir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Falkirk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Falkirk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alkir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Falkirk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Falkirk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Falkirk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Falkirk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Falkirk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Falkirk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£1,948,124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Falkirk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£31,732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£656,230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£47,010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£24,240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£1,175,690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£1,948,124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Falkirk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Falkirk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Falkirk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Falkirk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Falkirk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Falkirk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Falkirk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Falkirk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Falkirk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Falkirk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Falkirk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Falkirk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FEBFA58-BD08-45D0-BC03-7C933F9A31F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